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CE" w:rsidRDefault="00F807CE">
      <w:pPr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  <w:r w:rsidRPr="00AE4AAA">
        <w:rPr>
          <w:b/>
          <w:bCs/>
          <w:sz w:val="56"/>
          <w:szCs w:val="56"/>
        </w:rPr>
        <w:t>Открытый урок по предмету «Труд»</w:t>
      </w: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2 класс </w:t>
      </w:r>
      <w:r>
        <w:rPr>
          <w:b/>
          <w:bCs/>
          <w:sz w:val="56"/>
          <w:szCs w:val="56"/>
          <w:lang w:val="en-US"/>
        </w:rPr>
        <w:t>Vlll</w:t>
      </w:r>
      <w:r>
        <w:rPr>
          <w:b/>
          <w:bCs/>
          <w:sz w:val="56"/>
          <w:szCs w:val="56"/>
        </w:rPr>
        <w:t>вид</w:t>
      </w: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Тема: Бумагопластика. </w:t>
      </w: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Композиция «Одуванчик»</w:t>
      </w: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Подготовила и провела учитель Кузовова Т.М.</w:t>
      </w: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32"/>
          <w:szCs w:val="32"/>
        </w:rPr>
      </w:pP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Тема: Бумагопластика. Композиция «Одуванчик.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Цели урока: 1) Формирование умения работы с бумагой, 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Ножницами, клеем.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2)Развитие представлений о многообразии расти-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тельного мира.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3) Развитие моторики рук, ловкость и координацию           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движений.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4)Развитие конструктивных навыков, чувства 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образного восприятия и пространственного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мышления.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5)Формирование у детей волевых качеств, доброты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и любовь к природе.</w:t>
      </w: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Оборудование: салфетки, цветная бумага, клей, ножницы, трафарет, карандаш, сцеплер, рамка, фартук, салфетка.</w:t>
      </w:r>
    </w:p>
    <w:p w:rsidR="00F807CE" w:rsidRDefault="00F807CE" w:rsidP="00AE4AAA">
      <w:pPr>
        <w:rPr>
          <w:b/>
          <w:bCs/>
          <w:sz w:val="32"/>
          <w:szCs w:val="32"/>
        </w:rPr>
      </w:pPr>
    </w:p>
    <w:p w:rsidR="00F807CE" w:rsidRDefault="00F807CE" w:rsidP="00AE4A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Ход урока:</w:t>
      </w:r>
    </w:p>
    <w:p w:rsidR="00F807CE" w:rsidRDefault="00F807CE" w:rsidP="00CC7968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Организационный момент.</w:t>
      </w:r>
    </w:p>
    <w:p w:rsidR="00F807CE" w:rsidRDefault="00F807CE" w:rsidP="00CC7968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Беседа учителя: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Трава у дома…Каждый день мы видим ее. Вот густой щеткой она выбивается из земли у самого крыльца, вот мягким ковром стелиться по пригорку, вот бурьяном разрослась в придорожной канаве…Мы ходим по ней, мы топчем ее. А взгляд скользит по поверхности, не задерживаясь на скромных ее цветах, стебельках, листьях. Но исчезни она, и нам станет неуютно, плохо.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Ребята, а какие цветы мы собирали на пришкольной территории и плели из них венки</w:t>
      </w:r>
      <w:r w:rsidRPr="001D7701">
        <w:rPr>
          <w:b/>
          <w:bCs/>
          <w:sz w:val="32"/>
          <w:szCs w:val="32"/>
        </w:rPr>
        <w:t xml:space="preserve">? </w:t>
      </w:r>
      <w:r>
        <w:rPr>
          <w:b/>
          <w:bCs/>
          <w:sz w:val="32"/>
          <w:szCs w:val="32"/>
        </w:rPr>
        <w:t>( Одуванчики)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Одуванчик… а мы, в общем не замечаем, не видим его, привыкли….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Пробовали вы смотреть на небо, на облака через белый полупрозрачный шар одуванчика</w:t>
      </w:r>
      <w:r w:rsidRPr="001D7701">
        <w:rPr>
          <w:b/>
          <w:bCs/>
          <w:sz w:val="32"/>
          <w:szCs w:val="32"/>
        </w:rPr>
        <w:t xml:space="preserve">? </w:t>
      </w:r>
      <w:r>
        <w:rPr>
          <w:b/>
          <w:bCs/>
          <w:sz w:val="32"/>
          <w:szCs w:val="32"/>
        </w:rPr>
        <w:t>Нет</w:t>
      </w:r>
      <w:r w:rsidRPr="001D7701">
        <w:rPr>
          <w:b/>
          <w:bCs/>
          <w:sz w:val="32"/>
          <w:szCs w:val="32"/>
        </w:rPr>
        <w:t xml:space="preserve">? </w:t>
      </w:r>
      <w:r>
        <w:rPr>
          <w:b/>
          <w:bCs/>
          <w:sz w:val="32"/>
          <w:szCs w:val="32"/>
        </w:rPr>
        <w:t>Так попробуйте!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 помните, как часто мы дули на него и пускали парашютики</w:t>
      </w:r>
      <w:r w:rsidRPr="001D7701">
        <w:rPr>
          <w:b/>
          <w:bCs/>
          <w:sz w:val="32"/>
          <w:szCs w:val="32"/>
        </w:rPr>
        <w:t xml:space="preserve">? </w:t>
      </w:r>
      <w:r>
        <w:rPr>
          <w:b/>
          <w:bCs/>
          <w:sz w:val="32"/>
          <w:szCs w:val="32"/>
        </w:rPr>
        <w:t>Давайте еще раз представим себе: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Лето. Солнце. Ветерок. Целое море одуванчиков. Простые, обыкновенные цветы, но как красив травяной ковер из них, так и сияет на солнышке. Одуванчик растет везде: вдоль дороги, на лесной опушке, в огороде, на пустыре, на полянке и на городских газонах. Его можно встретить на севере и на юге, на равнине и в горах. Он растет на всех материках!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В жизни одуванчика несколько страниц.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Первая – зеленая. Когда растение еще не успело зацвести.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Затем открывается желтая страница. Радостные огоньки одуванчиков, миниатюрные солнца,- это, конечно, не отдельные цветики, а соцветия. Как веселые братья и сестры, сидят в них, прижавшись, друг к другу многочисленные маленькие цветки, наполняющие язычки. На ночь и в сырую погоду соцветие – корзинка плотно закрывается. И золотое семейство оказывается в домике из зеленых листочков. В тесноте, да не в обиде!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Но вот одуванчику как будто надоедает быть желтым. Цветки отцвели, корзина закрылась. В ней, как в куколке бабочки, началось чудесное превращение. Пройдет какое-то время, и она развернется белым волшебным шаром. Он еще более хрупок, чем самая тонкая елочная игрушка. Недолго длится белая страница жизни одуванчика. Зато начинается жизнь его потомства. Начинается с воздушного путешествия. Над пестрым лугом, над красным клеверным полем летят плоды- парашютисты. Ученые рассчитали, что конструкция их парашютов удивительна, совершенна: плоды летят очень долго, не раскачиваются, не перевертываются… Множество юных парашютистов рассылаются во все концы. В одной корзине созревает до 200 плодов, а ведь на растении бывает несколько корзинок. Вместе они дают от 3 даже до 6-7 тысяч плодов! Неудивительно, что вся земля дом одуванчика.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Одуванчик- растение лекарственное. Его применяли при разных болезнях еще в древности и в средние века. Сейчас в основном используют корни, которые выкапывают поздней осенью.(Одуванчик- многолетнее растение, корни его остаются зимовать в почве, а листья отмирают) Зеленые листья одуванчика используют в салаты, Из одуванчика можно варить прекрасное варенье.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Горел в траве росистой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Фонарик золотистый,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Потом померк, потух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превратился в пух. (Одуванчик)</w:t>
      </w:r>
    </w:p>
    <w:p w:rsidR="00F807CE" w:rsidRDefault="00F807CE" w:rsidP="00CC7968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Разливает летний сад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Знойный душный запах.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Одуванчики стоят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 облачных папахах,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Тихо клонится к ногам.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Слабый ветер дунет-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осыплет на луга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Белый пух июня.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Ребята, вы уже наверное догадались какой цветок мы будем сегодня с вами изготавливать</w:t>
      </w:r>
      <w:r w:rsidRPr="0020633F">
        <w:rPr>
          <w:b/>
          <w:bCs/>
          <w:sz w:val="32"/>
          <w:szCs w:val="32"/>
        </w:rPr>
        <w:t xml:space="preserve">? </w:t>
      </w:r>
      <w:r>
        <w:rPr>
          <w:b/>
          <w:bCs/>
          <w:sz w:val="32"/>
          <w:szCs w:val="32"/>
        </w:rPr>
        <w:t>Конечно же, одуванчик.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Практическая работа.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 проверка материалов, которые необходимы для работы на уроке)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Изготовление головки цветка.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Ребята какого цвета и какой формы головка у цветка?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Правильно, желтого. Возьмем салфетку желтого цвета и сложим в четверо, затем сцеплером закрепим в середине, и вырежем кружок из получившегося квадрата. Затем кружок расправим по отдельности каждый листочек. Получилась как бы пампушечка. Таких головок нам нужно сделать две.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sz w:val="32"/>
          <w:szCs w:val="32"/>
        </w:rPr>
      </w:pPr>
      <w:r>
        <w:rPr>
          <w:b/>
          <w:bCs/>
          <w:sz w:val="40"/>
          <w:szCs w:val="40"/>
        </w:rPr>
        <w:t xml:space="preserve">Физпауза. </w:t>
      </w:r>
    </w:p>
    <w:p w:rsidR="00F807CE" w:rsidRDefault="00F807CE" w:rsidP="0020633F">
      <w:pPr>
        <w:pStyle w:val="ListParagraph"/>
        <w:rPr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 w:rsidRPr="008778AC">
        <w:rPr>
          <w:b/>
          <w:bCs/>
          <w:sz w:val="32"/>
          <w:szCs w:val="32"/>
        </w:rPr>
        <w:t>Итак, продолжим работу.</w:t>
      </w:r>
      <w:r>
        <w:rPr>
          <w:b/>
          <w:bCs/>
          <w:sz w:val="32"/>
          <w:szCs w:val="32"/>
        </w:rPr>
        <w:t xml:space="preserve"> Изготавливаем нерапустившийся цветок. Для этого отрезаем полоску из салфетки шириной 1,5 см, длиной 4-5 см и сворачиваем ее, получая полубутон.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Затем изготавливаем стебелек. Он прямой, высокий. Длину определяем по рамке. И переходим к изготовлению листьев. Листья у одуванчика растут от земли, они большие, вытянутые с заостренными краями. Лисья (при помощи трафарета) изготавливаем из зеленой бумаги.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последняя операция – это сборки цветка.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Затем можно произвести декорирование поделки ( добавить облачка, солнышко, травку).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= Пока дети самостоятельно готовят детали, учитель загадывает загадки: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Есть один такой цветок,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Ты вплетешь его в венок.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него подуй слегка: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Был цветок – и нет цветка. (Одуванчик)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Золотой и молодой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 неделю стал седой,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 денечка через два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Облысела голова,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Спрячу-ка в карманчик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Бывший…(одуванчик)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 шарик пушистый, 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Белею в поле чистом,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 дунул ветерок, 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Остался стебелек. (Одуванчик)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 летний солнечный денек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Золотой расцвел цветок,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высокой  тонкой ножке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Все дремал он у дорожки,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 проснулся – улыбнулся: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Вот пушистый я какой!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Ах, боюсь,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Что разлечусь.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Тише, ветер не балуй! (Одуванчик)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зеленой хрупкой ножке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Вырос шарик у дорожки,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Ветерочек зашуршал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развеял этот шар. (Одуванчик).</w:t>
      </w:r>
    </w:p>
    <w:p w:rsidR="00F807CE" w:rsidRDefault="00F807CE" w:rsidP="0020633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9B30DF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Заключительный этап.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Молодцы, ребята! Хорошо поработали и отвечали хорошо.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 заключении я хочу прочитать стихотворение о одуванчике.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Одуванчик золотистый,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Одуванчик серебристый,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Как чудесно создан он: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Круглый – круглый и пушистый,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Солнцем теплым напоен.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На своей высокой ножке, 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Подымаясь к синеве, 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Он растет и на дорожке, </w:t>
      </w:r>
    </w:p>
    <w:p w:rsidR="00F807CE" w:rsidRDefault="00F807CE" w:rsidP="009B30DF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в ложбинке, и в траве.</w:t>
      </w:r>
    </w:p>
    <w:p w:rsidR="00F807CE" w:rsidRDefault="00F807CE" w:rsidP="009F2BD1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Подведение итога урока. </w:t>
      </w:r>
    </w:p>
    <w:p w:rsidR="00F807CE" w:rsidRDefault="00F807CE" w:rsidP="009F2BD1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Демонстрация поделок. Выставление оценок.</w:t>
      </w:r>
    </w:p>
    <w:p w:rsidR="00F807CE" w:rsidRDefault="00F807CE" w:rsidP="009F2BD1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Ребята, вам понравился урок? Тогда до следующего урока, где вас ждет приятный сюрприз. А свои поделки вы можете подарить свои близким друзьям или украсить свою комнату.</w:t>
      </w:r>
    </w:p>
    <w:p w:rsidR="00F807CE" w:rsidRDefault="00F807CE" w:rsidP="009F2BD1">
      <w:pPr>
        <w:pStyle w:val="ListParagraph"/>
        <w:rPr>
          <w:b/>
          <w:bCs/>
          <w:sz w:val="32"/>
          <w:szCs w:val="32"/>
        </w:rPr>
      </w:pPr>
    </w:p>
    <w:p w:rsidR="00F807CE" w:rsidRPr="009F2BD1" w:rsidRDefault="00F807CE" w:rsidP="009F2BD1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Урок окончен.</w:t>
      </w:r>
    </w:p>
    <w:p w:rsidR="00F807CE" w:rsidRPr="008778AC" w:rsidRDefault="00F807CE" w:rsidP="00CC7968">
      <w:pPr>
        <w:pStyle w:val="ListParagraph"/>
        <w:rPr>
          <w:b/>
          <w:bCs/>
          <w:sz w:val="32"/>
          <w:szCs w:val="32"/>
        </w:rPr>
      </w:pPr>
    </w:p>
    <w:p w:rsidR="00F807CE" w:rsidRDefault="00F807CE" w:rsidP="00AE4AAA">
      <w:pPr>
        <w:jc w:val="center"/>
        <w:rPr>
          <w:b/>
          <w:bCs/>
          <w:sz w:val="56"/>
          <w:szCs w:val="56"/>
        </w:rPr>
      </w:pPr>
    </w:p>
    <w:p w:rsidR="00F807CE" w:rsidRPr="00AE4AAA" w:rsidRDefault="00F807CE" w:rsidP="00AE4AAA">
      <w:pPr>
        <w:jc w:val="center"/>
        <w:rPr>
          <w:b/>
          <w:bCs/>
          <w:sz w:val="56"/>
          <w:szCs w:val="56"/>
        </w:rPr>
      </w:pPr>
      <w:bookmarkStart w:id="0" w:name="_GoBack"/>
      <w:bookmarkEnd w:id="0"/>
    </w:p>
    <w:sectPr w:rsidR="00F807CE" w:rsidRPr="00AE4AAA" w:rsidSect="008F6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5A95"/>
    <w:multiLevelType w:val="hybridMultilevel"/>
    <w:tmpl w:val="BDD2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1FD"/>
    <w:rsid w:val="001D7701"/>
    <w:rsid w:val="0020633F"/>
    <w:rsid w:val="002133BE"/>
    <w:rsid w:val="005E06F6"/>
    <w:rsid w:val="008778AC"/>
    <w:rsid w:val="008F6121"/>
    <w:rsid w:val="009101FD"/>
    <w:rsid w:val="00954879"/>
    <w:rsid w:val="009B30DF"/>
    <w:rsid w:val="009F2BD1"/>
    <w:rsid w:val="00AE4AAA"/>
    <w:rsid w:val="00B451A7"/>
    <w:rsid w:val="00B86725"/>
    <w:rsid w:val="00CC7968"/>
    <w:rsid w:val="00E32E89"/>
    <w:rsid w:val="00F37AC6"/>
    <w:rsid w:val="00F8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2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796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9</Pages>
  <Words>968</Words>
  <Characters>5518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по предмету «Труд»</dc:title>
  <dc:subject/>
  <dc:creator>Кузовова</dc:creator>
  <cp:keywords/>
  <dc:description/>
  <cp:lastModifiedBy>ХАЙ</cp:lastModifiedBy>
  <cp:revision>2</cp:revision>
  <dcterms:created xsi:type="dcterms:W3CDTF">2013-04-12T06:40:00Z</dcterms:created>
  <dcterms:modified xsi:type="dcterms:W3CDTF">2013-04-12T06:40:00Z</dcterms:modified>
</cp:coreProperties>
</file>